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390D9" w14:textId="30B58C6D" w:rsidR="00BA00AB" w:rsidRDefault="008A5E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PALMER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 w:rsidR="001A24D3">
        <w:rPr>
          <w:rFonts w:cs="Times New Roman"/>
          <w:szCs w:val="24"/>
        </w:rPr>
        <w:t>fl</w:t>
      </w:r>
      <w:r>
        <w:rPr>
          <w:rFonts w:cs="Times New Roman"/>
          <w:szCs w:val="24"/>
        </w:rPr>
        <w:t>.1432)</w:t>
      </w:r>
    </w:p>
    <w:p w14:paraId="735FE0BA" w14:textId="0EAAF4BC" w:rsidR="008A5E92" w:rsidRDefault="008A5E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Abbot’s Langley, Hertfordshire.</w:t>
      </w:r>
    </w:p>
    <w:p w14:paraId="4F7B8FB0" w14:textId="5244370A" w:rsidR="008A5E92" w:rsidRDefault="008A5E92" w:rsidP="009139A6">
      <w:pPr>
        <w:pStyle w:val="NoSpacing"/>
        <w:rPr>
          <w:rFonts w:cs="Times New Roman"/>
          <w:szCs w:val="24"/>
        </w:rPr>
      </w:pPr>
    </w:p>
    <w:p w14:paraId="1E006E40" w14:textId="11924B25" w:rsidR="008A5E92" w:rsidRDefault="008A5E92" w:rsidP="009139A6">
      <w:pPr>
        <w:pStyle w:val="NoSpacing"/>
        <w:rPr>
          <w:rFonts w:cs="Times New Roman"/>
          <w:szCs w:val="24"/>
        </w:rPr>
      </w:pPr>
    </w:p>
    <w:p w14:paraId="34597F44" w14:textId="4A024355" w:rsidR="008A5E92" w:rsidRDefault="008A5E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Alice(q.v.).</w:t>
      </w:r>
    </w:p>
    <w:p w14:paraId="53DDFF07" w14:textId="1F91D95E" w:rsidR="008A5E92" w:rsidRDefault="008A5E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315)</w:t>
      </w:r>
    </w:p>
    <w:p w14:paraId="394CB195" w14:textId="3FD91135" w:rsidR="008A5E92" w:rsidRDefault="008A5E92" w:rsidP="009139A6">
      <w:pPr>
        <w:pStyle w:val="NoSpacing"/>
        <w:rPr>
          <w:rFonts w:cs="Times New Roman"/>
          <w:szCs w:val="24"/>
        </w:rPr>
      </w:pPr>
    </w:p>
    <w:p w14:paraId="0575FAE8" w14:textId="1A274D95" w:rsidR="001A24D3" w:rsidRDefault="001A24D3" w:rsidP="009139A6">
      <w:pPr>
        <w:pStyle w:val="NoSpacing"/>
        <w:rPr>
          <w:rFonts w:cs="Times New Roman"/>
          <w:szCs w:val="24"/>
        </w:rPr>
      </w:pPr>
    </w:p>
    <w:p w14:paraId="70D8028D" w14:textId="59044606" w:rsidR="001A24D3" w:rsidRDefault="001A24D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Nov.1432</w:t>
      </w:r>
      <w:r>
        <w:rPr>
          <w:rFonts w:cs="Times New Roman"/>
          <w:szCs w:val="24"/>
        </w:rPr>
        <w:tab/>
        <w:t>He made his Will.   (ibid.)</w:t>
      </w:r>
    </w:p>
    <w:p w14:paraId="13FF3584" w14:textId="40B4BA8E" w:rsidR="001A24D3" w:rsidRDefault="001A24D3" w:rsidP="009139A6">
      <w:pPr>
        <w:pStyle w:val="NoSpacing"/>
        <w:rPr>
          <w:rFonts w:cs="Times New Roman"/>
          <w:szCs w:val="24"/>
        </w:rPr>
      </w:pPr>
    </w:p>
    <w:p w14:paraId="7065BCDD" w14:textId="0A0B5DFA" w:rsidR="001A24D3" w:rsidRDefault="001A24D3" w:rsidP="009139A6">
      <w:pPr>
        <w:pStyle w:val="NoSpacing"/>
        <w:rPr>
          <w:rFonts w:cs="Times New Roman"/>
          <w:szCs w:val="24"/>
        </w:rPr>
      </w:pPr>
    </w:p>
    <w:p w14:paraId="712104AD" w14:textId="1ABD5E48" w:rsidR="001A24D3" w:rsidRDefault="001A24D3" w:rsidP="009139A6">
      <w:pPr>
        <w:pStyle w:val="NoSpacing"/>
        <w:rPr>
          <w:rFonts w:cs="Times New Roman"/>
          <w:szCs w:val="24"/>
        </w:rPr>
      </w:pPr>
    </w:p>
    <w:p w14:paraId="6DD6A654" w14:textId="20D762AF" w:rsidR="001A24D3" w:rsidRDefault="001A24D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   Alice and Thomas </w:t>
      </w:r>
      <w:proofErr w:type="spellStart"/>
      <w:r>
        <w:rPr>
          <w:rFonts w:cs="Times New Roman"/>
          <w:szCs w:val="24"/>
        </w:rPr>
        <w:t>Schalborne</w:t>
      </w:r>
      <w:proofErr w:type="spellEnd"/>
      <w:r>
        <w:rPr>
          <w:rFonts w:cs="Times New Roman"/>
          <w:szCs w:val="24"/>
        </w:rPr>
        <w:t>(q.v.).   (ibid.)</w:t>
      </w:r>
    </w:p>
    <w:p w14:paraId="01F1A7CC" w14:textId="2EBEF6E1" w:rsidR="001A24D3" w:rsidRDefault="001A24D3" w:rsidP="009139A6">
      <w:pPr>
        <w:pStyle w:val="NoSpacing"/>
        <w:rPr>
          <w:rFonts w:cs="Times New Roman"/>
          <w:szCs w:val="24"/>
        </w:rPr>
      </w:pPr>
    </w:p>
    <w:p w14:paraId="6F11F14D" w14:textId="1E630678" w:rsidR="001A24D3" w:rsidRDefault="001A24D3" w:rsidP="009139A6">
      <w:pPr>
        <w:pStyle w:val="NoSpacing"/>
        <w:rPr>
          <w:rFonts w:cs="Times New Roman"/>
          <w:szCs w:val="24"/>
        </w:rPr>
      </w:pPr>
    </w:p>
    <w:p w14:paraId="57FBE7DC" w14:textId="07AA8026" w:rsidR="001A24D3" w:rsidRDefault="001A24D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2022</w:t>
      </w:r>
    </w:p>
    <w:p w14:paraId="590FDED6" w14:textId="50E49806" w:rsidR="008A5E92" w:rsidRDefault="008A5E92" w:rsidP="009139A6">
      <w:pPr>
        <w:pStyle w:val="NoSpacing"/>
        <w:rPr>
          <w:rFonts w:cs="Times New Roman"/>
          <w:szCs w:val="24"/>
        </w:rPr>
      </w:pPr>
    </w:p>
    <w:p w14:paraId="6CA907AD" w14:textId="121D4F54" w:rsidR="008A5E92" w:rsidRPr="008A5E92" w:rsidRDefault="008A5E92" w:rsidP="009139A6">
      <w:pPr>
        <w:pStyle w:val="NoSpacing"/>
        <w:rPr>
          <w:rFonts w:cs="Times New Roman"/>
          <w:szCs w:val="24"/>
        </w:rPr>
      </w:pPr>
    </w:p>
    <w:sectPr w:rsidR="008A5E92" w:rsidRPr="008A5E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131CF" w14:textId="77777777" w:rsidR="008A5E92" w:rsidRDefault="008A5E92" w:rsidP="009139A6">
      <w:r>
        <w:separator/>
      </w:r>
    </w:p>
  </w:endnote>
  <w:endnote w:type="continuationSeparator" w:id="0">
    <w:p w14:paraId="5E15456E" w14:textId="77777777" w:rsidR="008A5E92" w:rsidRDefault="008A5E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D8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25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169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8B5B8" w14:textId="77777777" w:rsidR="008A5E92" w:rsidRDefault="008A5E92" w:rsidP="009139A6">
      <w:r>
        <w:separator/>
      </w:r>
    </w:p>
  </w:footnote>
  <w:footnote w:type="continuationSeparator" w:id="0">
    <w:p w14:paraId="0C498FA6" w14:textId="77777777" w:rsidR="008A5E92" w:rsidRDefault="008A5E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66F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6E4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416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E92"/>
    <w:rsid w:val="000666E0"/>
    <w:rsid w:val="000A240A"/>
    <w:rsid w:val="001A24D3"/>
    <w:rsid w:val="002510B7"/>
    <w:rsid w:val="005C130B"/>
    <w:rsid w:val="00826F5C"/>
    <w:rsid w:val="008A5E92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66DFD"/>
  <w15:chartTrackingRefBased/>
  <w15:docId w15:val="{A1B97C3D-25C2-4274-8DA6-9C2EE8D9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2022-10-25T12:41:00Z</dcterms:created>
  <dcterms:modified xsi:type="dcterms:W3CDTF">2022-10-25T13:05:00Z</dcterms:modified>
</cp:coreProperties>
</file>